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634467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92911" w:rsidRPr="00092911">
        <w:rPr>
          <w:rFonts w:ascii="Corbel" w:hAnsi="Corbel"/>
          <w:iCs/>
          <w:smallCaps/>
          <w:sz w:val="24"/>
          <w:szCs w:val="24"/>
        </w:rPr>
        <w:t>1 października 202</w:t>
      </w:r>
      <w:r w:rsidR="00092911">
        <w:rPr>
          <w:rFonts w:ascii="Corbel" w:hAnsi="Corbel"/>
          <w:iCs/>
          <w:smallCaps/>
          <w:sz w:val="24"/>
          <w:szCs w:val="24"/>
        </w:rPr>
        <w:t>4</w:t>
      </w:r>
      <w:r w:rsidR="00092911" w:rsidRPr="00092911">
        <w:rPr>
          <w:rFonts w:ascii="Corbel" w:hAnsi="Corbel"/>
          <w:iCs/>
          <w:smallCaps/>
          <w:sz w:val="24"/>
          <w:szCs w:val="24"/>
        </w:rPr>
        <w:t xml:space="preserve"> – 30 września 202</w:t>
      </w:r>
      <w:r w:rsidR="009560FF">
        <w:rPr>
          <w:rFonts w:ascii="Corbel" w:hAnsi="Corbel"/>
          <w:iCs/>
          <w:smallCaps/>
          <w:sz w:val="24"/>
          <w:szCs w:val="24"/>
        </w:rPr>
        <w:t>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B85FE5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92911" w:rsidRPr="00092911">
        <w:rPr>
          <w:rFonts w:ascii="Corbel" w:hAnsi="Corbel"/>
          <w:sz w:val="20"/>
          <w:szCs w:val="20"/>
        </w:rPr>
        <w:t>202</w:t>
      </w:r>
      <w:r w:rsidR="00ED4843">
        <w:rPr>
          <w:rFonts w:ascii="Corbel" w:hAnsi="Corbel"/>
          <w:sz w:val="20"/>
          <w:szCs w:val="20"/>
        </w:rPr>
        <w:t>4</w:t>
      </w:r>
      <w:r w:rsidR="00092911" w:rsidRPr="00092911">
        <w:rPr>
          <w:rFonts w:ascii="Corbel" w:hAnsi="Corbel"/>
          <w:sz w:val="20"/>
          <w:szCs w:val="20"/>
        </w:rPr>
        <w:t>/202</w:t>
      </w:r>
      <w:r w:rsidR="00ED4843">
        <w:rPr>
          <w:rFonts w:ascii="Corbel" w:hAnsi="Corbel"/>
          <w:sz w:val="20"/>
          <w:szCs w:val="20"/>
        </w:rPr>
        <w:t>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178F" w:rsidRPr="00B169DF" w14:paraId="217E617F" w14:textId="77777777" w:rsidTr="002C178F">
        <w:tc>
          <w:tcPr>
            <w:tcW w:w="2694" w:type="dxa"/>
            <w:vAlign w:val="center"/>
          </w:tcPr>
          <w:p w14:paraId="360A3392" w14:textId="77777777" w:rsidR="002C178F" w:rsidRPr="00B169DF" w:rsidRDefault="002C178F" w:rsidP="002C17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D10476" w14:textId="77777777" w:rsidR="00EE7F68" w:rsidRDefault="00EE7F68" w:rsidP="00EE7F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sz w:val="24"/>
                <w:szCs w:val="24"/>
              </w:rPr>
              <w:t>Wybrane problemy z historii filozofii średniowiecznej</w:t>
            </w:r>
          </w:p>
          <w:p w14:paraId="406944BA" w14:textId="11A4A707" w:rsidR="002C178F" w:rsidRPr="00E32C5C" w:rsidRDefault="002C178F" w:rsidP="002C178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</w:p>
        </w:tc>
      </w:tr>
      <w:tr w:rsidR="002C178F" w:rsidRPr="00B169DF" w14:paraId="50449669" w14:textId="77777777" w:rsidTr="002C178F">
        <w:tc>
          <w:tcPr>
            <w:tcW w:w="2694" w:type="dxa"/>
            <w:vAlign w:val="center"/>
          </w:tcPr>
          <w:p w14:paraId="086F1B62" w14:textId="77777777" w:rsidR="002C178F" w:rsidRPr="00B169DF" w:rsidRDefault="002C178F" w:rsidP="002C17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97A34B4" w14:textId="77777777" w:rsidR="002C178F" w:rsidRPr="00B169DF" w:rsidRDefault="002C178F" w:rsidP="002C17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C178F" w:rsidRPr="00B169DF" w14:paraId="3BBAAF04" w14:textId="77777777" w:rsidTr="002C178F">
        <w:tc>
          <w:tcPr>
            <w:tcW w:w="2694" w:type="dxa"/>
            <w:vAlign w:val="center"/>
          </w:tcPr>
          <w:p w14:paraId="724B1CBF" w14:textId="77777777" w:rsidR="002C178F" w:rsidRPr="00B169DF" w:rsidRDefault="002C178F" w:rsidP="002C178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1E773EB9" w:rsidR="002C178F" w:rsidRPr="00B169DF" w:rsidRDefault="002C178F" w:rsidP="002C17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2C178F" w:rsidRPr="00B169DF" w14:paraId="7ADB698E" w14:textId="77777777" w:rsidTr="002C178F">
        <w:tc>
          <w:tcPr>
            <w:tcW w:w="2694" w:type="dxa"/>
            <w:vAlign w:val="center"/>
          </w:tcPr>
          <w:p w14:paraId="03D9071F" w14:textId="77777777" w:rsidR="002C178F" w:rsidRPr="00B169DF" w:rsidRDefault="002C178F" w:rsidP="002C178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44B1A781" w:rsidR="002C178F" w:rsidRPr="00B169DF" w:rsidRDefault="002C178F" w:rsidP="002C17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9C635C" w:rsidRPr="00B169DF" w14:paraId="3C479C48" w14:textId="77777777" w:rsidTr="002C178F">
        <w:tc>
          <w:tcPr>
            <w:tcW w:w="2694" w:type="dxa"/>
            <w:vAlign w:val="center"/>
          </w:tcPr>
          <w:p w14:paraId="4E6D654B" w14:textId="77777777" w:rsidR="009C635C" w:rsidRPr="00B169DF" w:rsidRDefault="009C635C" w:rsidP="009C63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3721D88" w:rsidR="009C635C" w:rsidRPr="00B169DF" w:rsidRDefault="009C635C" w:rsidP="009C63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9C635C" w:rsidRPr="00B169DF" w14:paraId="4E88B8BD" w14:textId="77777777" w:rsidTr="002C178F">
        <w:tc>
          <w:tcPr>
            <w:tcW w:w="2694" w:type="dxa"/>
            <w:vAlign w:val="center"/>
          </w:tcPr>
          <w:p w14:paraId="22434129" w14:textId="77777777" w:rsidR="009C635C" w:rsidRPr="00B169DF" w:rsidRDefault="009C635C" w:rsidP="009C63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59518B4" w:rsidR="009C635C" w:rsidRPr="00B169DF" w:rsidRDefault="009C635C" w:rsidP="009C63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E32C5C"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9C635C" w:rsidRPr="00B169DF" w14:paraId="23A688AE" w14:textId="77777777" w:rsidTr="002C178F">
        <w:tc>
          <w:tcPr>
            <w:tcW w:w="2694" w:type="dxa"/>
            <w:vAlign w:val="center"/>
          </w:tcPr>
          <w:p w14:paraId="6E23FB6E" w14:textId="77777777" w:rsidR="009C635C" w:rsidRPr="00B169DF" w:rsidRDefault="009C635C" w:rsidP="009C63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DC620E1" w:rsidR="009C635C" w:rsidRPr="00B169DF" w:rsidRDefault="009C635C" w:rsidP="009C63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C635C" w:rsidRPr="00B169DF" w14:paraId="103F39EC" w14:textId="77777777" w:rsidTr="002C178F">
        <w:tc>
          <w:tcPr>
            <w:tcW w:w="2694" w:type="dxa"/>
            <w:vAlign w:val="center"/>
          </w:tcPr>
          <w:p w14:paraId="46D64983" w14:textId="77777777" w:rsidR="009C635C" w:rsidRPr="00B169DF" w:rsidRDefault="009C635C" w:rsidP="009C63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24120C2F" w:rsidR="009C635C" w:rsidRPr="00B169DF" w:rsidRDefault="009C635C" w:rsidP="009C63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D20EF" w:rsidRPr="00B169DF" w14:paraId="668FFE72" w14:textId="77777777" w:rsidTr="002C178F">
        <w:tc>
          <w:tcPr>
            <w:tcW w:w="2694" w:type="dxa"/>
            <w:vAlign w:val="center"/>
          </w:tcPr>
          <w:p w14:paraId="649DCDA0" w14:textId="77777777" w:rsidR="00DD20EF" w:rsidRPr="00B169DF" w:rsidRDefault="00DD20EF" w:rsidP="00DD2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2826D1EA" w:rsidR="00DD20EF" w:rsidRPr="00B169DF" w:rsidRDefault="00DD20EF" w:rsidP="00DD2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AF1B57" w:rsidRPr="00B169DF" w14:paraId="4F3BFCBC" w14:textId="77777777" w:rsidTr="002C178F">
        <w:tc>
          <w:tcPr>
            <w:tcW w:w="2694" w:type="dxa"/>
            <w:vAlign w:val="center"/>
          </w:tcPr>
          <w:p w14:paraId="3D214EBB" w14:textId="77777777" w:rsidR="00AF1B57" w:rsidRPr="00B169DF" w:rsidRDefault="00AF1B57" w:rsidP="00AF1B5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B66C9DC" w:rsidR="00AF1B57" w:rsidRPr="00B169DF" w:rsidRDefault="00E32C5C" w:rsidP="00AF1B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AF1B57" w:rsidRPr="00B169DF" w14:paraId="3334DA5F" w14:textId="77777777" w:rsidTr="002C178F">
        <w:tc>
          <w:tcPr>
            <w:tcW w:w="2694" w:type="dxa"/>
            <w:vAlign w:val="center"/>
          </w:tcPr>
          <w:p w14:paraId="4B5B92CF" w14:textId="77777777" w:rsidR="00AF1B57" w:rsidRPr="00B169DF" w:rsidRDefault="00AF1B57" w:rsidP="00AF1B5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5EFBD8AE" w:rsidR="00AF1B57" w:rsidRPr="00B169DF" w:rsidRDefault="00AF1B57" w:rsidP="00AF1B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AF1B57" w:rsidRPr="001948E9" w14:paraId="22D64D91" w14:textId="77777777" w:rsidTr="002C178F">
        <w:tc>
          <w:tcPr>
            <w:tcW w:w="2694" w:type="dxa"/>
            <w:vAlign w:val="center"/>
          </w:tcPr>
          <w:p w14:paraId="0DAA401D" w14:textId="77777777" w:rsidR="00AF1B57" w:rsidRPr="00B169DF" w:rsidRDefault="00AF1B57" w:rsidP="00AF1B5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BB68993" w:rsidR="00AF1B57" w:rsidRPr="00AF1B57" w:rsidRDefault="00AF1B57" w:rsidP="00AF1B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7C49A4">
              <w:rPr>
                <w:rFonts w:ascii="Corbel" w:hAnsi="Corbel"/>
                <w:b w:val="0"/>
                <w:sz w:val="24"/>
                <w:szCs w:val="24"/>
                <w:lang w:val="de-DE"/>
              </w:rPr>
              <w:t>Dr hab. K. Bochenek, prof. UR</w:t>
            </w:r>
          </w:p>
        </w:tc>
      </w:tr>
      <w:tr w:rsidR="00AF1B57" w:rsidRPr="00B169DF" w14:paraId="7C5E489D" w14:textId="77777777" w:rsidTr="002C178F">
        <w:tc>
          <w:tcPr>
            <w:tcW w:w="2694" w:type="dxa"/>
            <w:vAlign w:val="center"/>
          </w:tcPr>
          <w:p w14:paraId="126A7F0F" w14:textId="77777777" w:rsidR="00AF1B57" w:rsidRPr="00B169DF" w:rsidRDefault="00AF1B57" w:rsidP="00AF1B5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4E2BBA1" w:rsidR="00AF1B57" w:rsidRPr="00B169DF" w:rsidRDefault="00AF1B57" w:rsidP="00AF1B5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9A4">
              <w:rPr>
                <w:rFonts w:ascii="Corbel" w:hAnsi="Corbel"/>
                <w:b w:val="0"/>
                <w:sz w:val="24"/>
                <w:szCs w:val="24"/>
              </w:rPr>
              <w:t>Dr hab. K. Bochenek, prof. U</w:t>
            </w:r>
            <w:r w:rsidR="00E32C5C">
              <w:rPr>
                <w:rFonts w:ascii="Corbel" w:hAnsi="Corbel"/>
                <w:b w:val="0"/>
                <w:sz w:val="24"/>
                <w:szCs w:val="24"/>
              </w:rPr>
              <w:t>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843C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843C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7A046CF" w:rsidR="00015B8F" w:rsidRPr="00B169DF" w:rsidRDefault="007843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0208FF2A" w:rsidR="00015B8F" w:rsidRPr="00B169DF" w:rsidRDefault="007271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EA1B19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19F7D97" w:rsidR="00015B8F" w:rsidRPr="00B169DF" w:rsidRDefault="007271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3C7195AB" w:rsidR="0085747A" w:rsidRPr="00B169DF" w:rsidRDefault="00ED585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ECDABCD" w14:textId="465EF2AF" w:rsidR="00DC4FF0" w:rsidRPr="00B169DF" w:rsidRDefault="00DC4FF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Wykład: 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3470FEE0" w:rsidR="0085747A" w:rsidRPr="00B169DF" w:rsidRDefault="005D45C9" w:rsidP="005D45C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45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dysponować </w:t>
            </w:r>
            <w:r w:rsidR="00884B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wiedzą z zakresu filozofii średniowiecznej na poziomie licencjatu, a także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wykazywać się</w:t>
            </w:r>
            <w:r w:rsidR="00571F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71F7A" w:rsidRPr="00571F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cią</w:t>
            </w:r>
            <w:r w:rsidR="00571F7A" w:rsidRPr="00571F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zagadnień</w:t>
            </w:r>
            <w:r w:rsidR="00571F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</w:t>
            </w:r>
            <w:r w:rsidR="00884B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 polskiej</w:t>
            </w:r>
            <w:r w:rsidR="00571F7A" w:rsidRPr="00571F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historii filozofii </w:t>
            </w:r>
            <w:r w:rsidR="00884B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średniowiecznej</w:t>
            </w:r>
            <w:r w:rsidR="00571F7A" w:rsidRPr="00571F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85484" w:rsidRPr="00B169DF" w14:paraId="1AC7C70C" w14:textId="77777777" w:rsidTr="00A85484">
        <w:tc>
          <w:tcPr>
            <w:tcW w:w="845" w:type="dxa"/>
            <w:vAlign w:val="center"/>
          </w:tcPr>
          <w:p w14:paraId="478F67C2" w14:textId="77777777" w:rsidR="00A85484" w:rsidRPr="00B169DF" w:rsidRDefault="00A85484" w:rsidP="00240F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6869A46" w14:textId="5FF95A15" w:rsidR="00A85484" w:rsidRPr="00B169DF" w:rsidRDefault="00284848" w:rsidP="00C0163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A85484" w:rsidRPr="00B43EA5">
              <w:rPr>
                <w:rFonts w:ascii="Corbel" w:hAnsi="Corbel"/>
                <w:b w:val="0"/>
                <w:sz w:val="24"/>
                <w:szCs w:val="24"/>
              </w:rPr>
              <w:t>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e specyfiką polskiej </w:t>
            </w:r>
            <w:r w:rsidR="00A85484" w:rsidRPr="00B43EA5">
              <w:rPr>
                <w:rFonts w:ascii="Corbel" w:hAnsi="Corbel"/>
                <w:b w:val="0"/>
                <w:sz w:val="24"/>
                <w:szCs w:val="24"/>
              </w:rPr>
              <w:t>histori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85484" w:rsidRPr="00B43EA5">
              <w:rPr>
                <w:rFonts w:ascii="Corbel" w:hAnsi="Corbel"/>
                <w:b w:val="0"/>
                <w:sz w:val="24"/>
                <w:szCs w:val="24"/>
              </w:rPr>
              <w:t xml:space="preserve"> filozofii średniowiecznej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jej mniej znanymi osiągnięciami</w:t>
            </w:r>
            <w:r w:rsidR="00C016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85484" w:rsidRPr="00B169DF" w14:paraId="57A412CE" w14:textId="77777777" w:rsidTr="00A85484">
        <w:tc>
          <w:tcPr>
            <w:tcW w:w="845" w:type="dxa"/>
            <w:vAlign w:val="center"/>
          </w:tcPr>
          <w:p w14:paraId="7D2BDCD1" w14:textId="4A5B2F1C" w:rsidR="00A85484" w:rsidRPr="00B169DF" w:rsidRDefault="00A85484" w:rsidP="00240F2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F722704" w14:textId="6F9AFBE2" w:rsidR="00A85484" w:rsidRPr="00B169DF" w:rsidRDefault="00284848" w:rsidP="00C0163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A85484" w:rsidRPr="00B43EA5">
              <w:rPr>
                <w:rFonts w:ascii="Corbel" w:hAnsi="Corbel"/>
                <w:b w:val="0"/>
                <w:sz w:val="24"/>
                <w:szCs w:val="24"/>
              </w:rPr>
              <w:t xml:space="preserve">świadomienie studentom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zbieżności temtycznej w niektórych obszarach pomimo </w:t>
            </w:r>
            <w:r w:rsidR="00A85484" w:rsidRPr="00B43EA5">
              <w:rPr>
                <w:rFonts w:ascii="Corbel" w:hAnsi="Corbel"/>
                <w:b w:val="0"/>
                <w:sz w:val="24"/>
                <w:szCs w:val="24"/>
              </w:rPr>
              <w:t>dystansu kulturowego dzielącego współczesność od średniowiecza</w:t>
            </w:r>
            <w:r w:rsidR="00C016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85484" w:rsidRPr="00B169DF" w14:paraId="01C73F14" w14:textId="77777777" w:rsidTr="00A85484">
        <w:tc>
          <w:tcPr>
            <w:tcW w:w="845" w:type="dxa"/>
            <w:vAlign w:val="center"/>
          </w:tcPr>
          <w:p w14:paraId="4C72522F" w14:textId="3DEF7524" w:rsidR="00A85484" w:rsidRPr="00B169DF" w:rsidRDefault="00A85484" w:rsidP="00240F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7B08DC7D" w14:textId="518A16ED" w:rsidR="00A85484" w:rsidRPr="00B169DF" w:rsidRDefault="00284848" w:rsidP="008771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Zwiększenie u</w:t>
            </w:r>
            <w:r w:rsidR="00A85484" w:rsidRPr="00B43EA5">
              <w:rPr>
                <w:rFonts w:ascii="Corbel" w:hAnsi="Corbel"/>
                <w:b w:val="0"/>
                <w:sz w:val="24"/>
                <w:szCs w:val="24"/>
              </w:rPr>
              <w:t xml:space="preserve">miejętności interpretowania i analizowania tekstów </w:t>
            </w:r>
            <w:r w:rsidR="002B47F6">
              <w:rPr>
                <w:rFonts w:ascii="Corbel" w:hAnsi="Corbel"/>
                <w:b w:val="0"/>
                <w:sz w:val="24"/>
                <w:szCs w:val="24"/>
              </w:rPr>
              <w:t xml:space="preserve">autorstwa polskich myślicieli </w:t>
            </w:r>
            <w:r w:rsidR="00A85484" w:rsidRPr="00B43EA5">
              <w:rPr>
                <w:rFonts w:ascii="Corbel" w:hAnsi="Corbel"/>
                <w:b w:val="0"/>
                <w:sz w:val="24"/>
                <w:szCs w:val="24"/>
              </w:rPr>
              <w:t>średniowieczn</w:t>
            </w:r>
            <w:r w:rsidR="002B47F6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877180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7D48EE4B" w:rsidR="0085747A" w:rsidRPr="00B169DF" w:rsidRDefault="00944305" w:rsidP="009443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4305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istotę </w:t>
            </w:r>
            <w:r w:rsidR="007D38CA">
              <w:rPr>
                <w:rFonts w:ascii="Corbel" w:hAnsi="Corbel"/>
                <w:b w:val="0"/>
                <w:smallCaps w:val="0"/>
                <w:szCs w:val="24"/>
              </w:rPr>
              <w:t xml:space="preserve">polskiej </w:t>
            </w:r>
            <w:r w:rsidRPr="00944305">
              <w:rPr>
                <w:rFonts w:ascii="Corbel" w:hAnsi="Corbel"/>
                <w:b w:val="0"/>
                <w:smallCaps w:val="0"/>
                <w:szCs w:val="24"/>
              </w:rPr>
              <w:t xml:space="preserve">filozofii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średniowie</w:t>
            </w:r>
            <w:r w:rsidRPr="00944305">
              <w:rPr>
                <w:rFonts w:ascii="Corbel" w:hAnsi="Corbel"/>
                <w:b w:val="0"/>
                <w:smallCaps w:val="0"/>
                <w:szCs w:val="24"/>
              </w:rPr>
              <w:t>cznej, jej genezę, historię i znaczenie.</w:t>
            </w:r>
          </w:p>
        </w:tc>
        <w:tc>
          <w:tcPr>
            <w:tcW w:w="1873" w:type="dxa"/>
          </w:tcPr>
          <w:p w14:paraId="51C6CBB5" w14:textId="26A1C06F" w:rsidR="0085747A" w:rsidRPr="00B169DF" w:rsidRDefault="006A0702" w:rsidP="006A07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70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9E79A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E79A1" w:rsidRPr="006A0702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9E79A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3F447F7" w:rsidR="0085747A" w:rsidRPr="00B169DF" w:rsidRDefault="00584915" w:rsidP="005849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4915">
              <w:rPr>
                <w:rFonts w:ascii="Corbel" w:hAnsi="Corbel"/>
                <w:b w:val="0"/>
                <w:smallCaps w:val="0"/>
                <w:szCs w:val="24"/>
              </w:rPr>
              <w:t xml:space="preserve">Student świadom jest specyfiki i odrębności </w:t>
            </w:r>
            <w:r w:rsidR="007D38CA">
              <w:rPr>
                <w:rFonts w:ascii="Corbel" w:hAnsi="Corbel"/>
                <w:b w:val="0"/>
                <w:smallCaps w:val="0"/>
                <w:szCs w:val="24"/>
              </w:rPr>
              <w:t xml:space="preserve">polskiej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filozofii średniowiecznej</w:t>
            </w:r>
            <w:r w:rsidR="009E79A1">
              <w:rPr>
                <w:rFonts w:ascii="Corbel" w:hAnsi="Corbel"/>
                <w:b w:val="0"/>
                <w:smallCaps w:val="0"/>
                <w:szCs w:val="24"/>
              </w:rPr>
              <w:t xml:space="preserve">, jest w stanie prowadzić w tym obszarze </w:t>
            </w:r>
            <w:r w:rsidR="009E79A1" w:rsidRPr="009E79A1">
              <w:rPr>
                <w:rFonts w:ascii="Corbel" w:hAnsi="Corbel"/>
                <w:b w:val="0"/>
                <w:smallCaps w:val="0"/>
                <w:szCs w:val="24"/>
              </w:rPr>
              <w:t>samodzielną pracę badawczą, umożliwiającą rozwój naukowy i podnoszenie kwalifikacji</w:t>
            </w:r>
          </w:p>
        </w:tc>
        <w:tc>
          <w:tcPr>
            <w:tcW w:w="1873" w:type="dxa"/>
          </w:tcPr>
          <w:p w14:paraId="20B22796" w14:textId="668CBE80" w:rsidR="0085747A" w:rsidRPr="00B169DF" w:rsidRDefault="00C21F3A" w:rsidP="00C21F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702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6A07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9E79A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E79A1" w:rsidRPr="006A0702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9E79A1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E79A1" w:rsidRPr="006A07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E79A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3AC2691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4FD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058F7244" w:rsidR="0085747A" w:rsidRPr="00B169DF" w:rsidRDefault="00C66EA0" w:rsidP="00C66EA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6EA0">
              <w:rPr>
                <w:rFonts w:ascii="Corbel" w:hAnsi="Corbel"/>
                <w:b w:val="0"/>
                <w:smallCaps w:val="0"/>
                <w:szCs w:val="24"/>
              </w:rPr>
              <w:t xml:space="preserve">Student identyfikuje </w:t>
            </w:r>
            <w:r w:rsidR="007D38CA">
              <w:rPr>
                <w:rFonts w:ascii="Corbel" w:hAnsi="Corbel"/>
                <w:b w:val="0"/>
                <w:smallCaps w:val="0"/>
                <w:szCs w:val="24"/>
              </w:rPr>
              <w:t xml:space="preserve">ważkie oraz mniej znane </w:t>
            </w:r>
            <w:r w:rsidRPr="00C66EA0">
              <w:rPr>
                <w:rFonts w:ascii="Corbel" w:hAnsi="Corbel"/>
                <w:b w:val="0"/>
                <w:smallCaps w:val="0"/>
                <w:szCs w:val="24"/>
              </w:rPr>
              <w:t xml:space="preserve">zagadnienia i problemy podejmowane w obszarze </w:t>
            </w:r>
            <w:r w:rsidR="007D38CA">
              <w:rPr>
                <w:rFonts w:ascii="Corbel" w:hAnsi="Corbel"/>
                <w:b w:val="0"/>
                <w:smallCaps w:val="0"/>
                <w:szCs w:val="24"/>
              </w:rPr>
              <w:t xml:space="preserve">polskiej </w:t>
            </w:r>
            <w:r w:rsidRPr="00C66EA0">
              <w:rPr>
                <w:rFonts w:ascii="Corbel" w:hAnsi="Corbel"/>
                <w:b w:val="0"/>
                <w:smallCaps w:val="0"/>
                <w:szCs w:val="24"/>
              </w:rPr>
              <w:t xml:space="preserve">filozofii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średniowie</w:t>
            </w:r>
            <w:r w:rsidRPr="00C66EA0">
              <w:rPr>
                <w:rFonts w:ascii="Corbel" w:hAnsi="Corbel"/>
                <w:b w:val="0"/>
                <w:smallCaps w:val="0"/>
                <w:szCs w:val="24"/>
              </w:rPr>
              <w:t xml:space="preserve">cznej, a także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wskazać ich reprezentantów </w:t>
            </w:r>
            <w:r w:rsidR="007D38CA">
              <w:rPr>
                <w:rFonts w:ascii="Corbel" w:hAnsi="Corbel"/>
                <w:b w:val="0"/>
                <w:smallCaps w:val="0"/>
                <w:szCs w:val="24"/>
              </w:rPr>
              <w:t>oraz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ożliwe interpretacj</w:t>
            </w:r>
            <w:r w:rsidR="007D38CA">
              <w:rPr>
                <w:rFonts w:ascii="Corbel" w:hAnsi="Corbel"/>
                <w:b w:val="0"/>
                <w:smallCaps w:val="0"/>
                <w:szCs w:val="24"/>
              </w:rPr>
              <w:t>e ich tekstów</w:t>
            </w:r>
            <w:r w:rsidRPr="00C66EA0">
              <w:rPr>
                <w:rFonts w:ascii="Corbel" w:hAnsi="Corbel"/>
                <w:b w:val="0"/>
                <w:smallCaps w:val="0"/>
                <w:szCs w:val="24"/>
              </w:rPr>
              <w:t xml:space="preserve">.   </w:t>
            </w:r>
          </w:p>
        </w:tc>
        <w:tc>
          <w:tcPr>
            <w:tcW w:w="1873" w:type="dxa"/>
          </w:tcPr>
          <w:p w14:paraId="41DC7A70" w14:textId="0A3D0837" w:rsidR="0085747A" w:rsidRPr="00B169DF" w:rsidRDefault="001D5DAB" w:rsidP="001D5D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5D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6100C7">
        <w:tc>
          <w:tcPr>
            <w:tcW w:w="9520" w:type="dxa"/>
          </w:tcPr>
          <w:p w14:paraId="66E4894E" w14:textId="4D1FAF65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6100C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1E6E57A6" w14:textId="77777777" w:rsidTr="006100C7">
        <w:tc>
          <w:tcPr>
            <w:tcW w:w="9520" w:type="dxa"/>
          </w:tcPr>
          <w:p w14:paraId="56A8A27C" w14:textId="7F23B7B4" w:rsidR="0085747A" w:rsidRPr="00B169DF" w:rsidRDefault="00623AE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Swoistoś</w:t>
            </w:r>
            <w:r w:rsidR="006100C7">
              <w:rPr>
                <w:rFonts w:ascii="Corbel" w:hAnsi="Corbel"/>
                <w:sz w:val="24"/>
                <w:szCs w:val="24"/>
              </w:rPr>
              <w:t>ć</w:t>
            </w:r>
            <w:r>
              <w:rPr>
                <w:rFonts w:ascii="Corbel" w:hAnsi="Corbel"/>
                <w:sz w:val="24"/>
                <w:szCs w:val="24"/>
              </w:rPr>
              <w:t xml:space="preserve"> uni</w:t>
            </w:r>
            <w:r w:rsidR="006100C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ersalizm polskiej fil</w:t>
            </w:r>
            <w:r w:rsidR="006100C7">
              <w:rPr>
                <w:rFonts w:ascii="Corbel" w:hAnsi="Corbel"/>
                <w:sz w:val="24"/>
                <w:szCs w:val="24"/>
              </w:rPr>
              <w:t xml:space="preserve">ozofii </w:t>
            </w:r>
            <w:r>
              <w:rPr>
                <w:rFonts w:ascii="Corbel" w:hAnsi="Corbel"/>
                <w:sz w:val="24"/>
                <w:szCs w:val="24"/>
              </w:rPr>
              <w:t>średn</w:t>
            </w:r>
            <w:r w:rsidR="006100C7">
              <w:rPr>
                <w:rFonts w:ascii="Corbel" w:hAnsi="Corbel"/>
                <w:sz w:val="24"/>
                <w:szCs w:val="24"/>
              </w:rPr>
              <w:t xml:space="preserve">iowiecznej </w:t>
            </w:r>
            <w:r w:rsidR="0067692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100C7" w:rsidRPr="00B169DF" w14:paraId="5A6C6DF2" w14:textId="77777777" w:rsidTr="006100C7">
        <w:tc>
          <w:tcPr>
            <w:tcW w:w="9520" w:type="dxa"/>
          </w:tcPr>
          <w:p w14:paraId="6625FD1F" w14:textId="40210626" w:rsidR="006100C7" w:rsidRDefault="006100C7" w:rsidP="006100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Polscy uczeni przed zał0ż</w:t>
            </w:r>
            <w:r w:rsidR="00BB62F3">
              <w:rPr>
                <w:rFonts w:ascii="Corbel" w:hAnsi="Corbel"/>
                <w:sz w:val="24"/>
                <w:szCs w:val="24"/>
              </w:rPr>
              <w:t>eniem</w:t>
            </w:r>
            <w:r>
              <w:rPr>
                <w:rFonts w:ascii="Corbel" w:hAnsi="Corbel"/>
                <w:sz w:val="24"/>
                <w:szCs w:val="24"/>
              </w:rPr>
              <w:t xml:space="preserve"> Akademii Krakowskiej</w:t>
            </w:r>
            <w:r w:rsidR="00BB62F3">
              <w:rPr>
                <w:rFonts w:ascii="Corbel" w:hAnsi="Corbel"/>
                <w:sz w:val="24"/>
                <w:szCs w:val="24"/>
              </w:rPr>
              <w:t xml:space="preserve"> </w:t>
            </w:r>
            <w:r w:rsidR="002D075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100C7" w:rsidRPr="00B169DF" w14:paraId="52C7DA90" w14:textId="77777777" w:rsidTr="006100C7">
        <w:tc>
          <w:tcPr>
            <w:tcW w:w="9520" w:type="dxa"/>
          </w:tcPr>
          <w:p w14:paraId="0A2544AA" w14:textId="256AE34E" w:rsidR="006100C7" w:rsidRPr="00B169DF" w:rsidRDefault="006100C7" w:rsidP="006100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Witelon Rozważania o naturze demonów</w:t>
            </w:r>
            <w:r w:rsidR="0067692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100C7" w:rsidRPr="00B169DF" w14:paraId="2668E291" w14:textId="77777777" w:rsidTr="006100C7">
        <w:tc>
          <w:tcPr>
            <w:tcW w:w="9520" w:type="dxa"/>
          </w:tcPr>
          <w:p w14:paraId="35AC19DC" w14:textId="681632A5" w:rsidR="006100C7" w:rsidRDefault="006100C7" w:rsidP="006100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Założenie Akademii Krakowskiej w 1364 oraz jej odnowienie w roku 1399 </w:t>
            </w:r>
            <w:r w:rsidR="002D075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100C7" w:rsidRPr="00B169DF" w14:paraId="28898A0E" w14:textId="77777777" w:rsidTr="006100C7">
        <w:tc>
          <w:tcPr>
            <w:tcW w:w="9520" w:type="dxa"/>
          </w:tcPr>
          <w:p w14:paraId="4BA5891A" w14:textId="53D3C649" w:rsidR="006100C7" w:rsidRDefault="006100C7" w:rsidP="006100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Ius Gentium. Osiągnięcie polskiej myśli średniowiecznej</w:t>
            </w:r>
            <w:r w:rsidR="00BB62F3">
              <w:rPr>
                <w:rFonts w:ascii="Corbel" w:hAnsi="Corbel"/>
                <w:sz w:val="24"/>
                <w:szCs w:val="24"/>
              </w:rPr>
              <w:t xml:space="preserve"> </w:t>
            </w:r>
            <w:r w:rsidR="0067692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100C7" w:rsidRPr="00B169DF" w14:paraId="0AA3105A" w14:textId="77777777" w:rsidTr="006100C7">
        <w:tc>
          <w:tcPr>
            <w:tcW w:w="9520" w:type="dxa"/>
          </w:tcPr>
          <w:p w14:paraId="1B0ADBE8" w14:textId="783399B8" w:rsidR="006100C7" w:rsidRDefault="006100C7" w:rsidP="006100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Jan z Ludziska Mowa pochwalna na cześć filozofii</w:t>
            </w:r>
            <w:r w:rsidR="00BB62F3">
              <w:rPr>
                <w:rFonts w:ascii="Corbel" w:hAnsi="Corbel"/>
                <w:sz w:val="24"/>
                <w:szCs w:val="24"/>
              </w:rPr>
              <w:t xml:space="preserve"> </w:t>
            </w:r>
            <w:r w:rsidR="002D075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B62F3" w:rsidRPr="00B169DF" w14:paraId="7727BADD" w14:textId="77777777" w:rsidTr="006100C7">
        <w:tc>
          <w:tcPr>
            <w:tcW w:w="9520" w:type="dxa"/>
          </w:tcPr>
          <w:p w14:paraId="23E083A9" w14:textId="3C194256" w:rsidR="00BB62F3" w:rsidRDefault="00BB62F3" w:rsidP="006100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Jan Ostroróg Memoriał o urządzeniu Rzeczypospolitej</w:t>
            </w:r>
            <w:r w:rsidR="00B92336">
              <w:rPr>
                <w:rFonts w:ascii="Corbel" w:hAnsi="Corbel"/>
                <w:sz w:val="24"/>
                <w:szCs w:val="24"/>
              </w:rPr>
              <w:t xml:space="preserve"> </w:t>
            </w:r>
            <w:r w:rsidR="0067692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100C7" w:rsidRPr="00B169DF" w14:paraId="0254F8A5" w14:textId="77777777" w:rsidTr="006100C7">
        <w:tc>
          <w:tcPr>
            <w:tcW w:w="9520" w:type="dxa"/>
          </w:tcPr>
          <w:p w14:paraId="7B1C28C5" w14:textId="5A87A0F8" w:rsidR="006100C7" w:rsidRDefault="006100C7" w:rsidP="006100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Paweł z Worczyna Komentarz do Etyki Nikomachejskiej</w:t>
            </w:r>
            <w:r w:rsidR="00BB62F3">
              <w:rPr>
                <w:rFonts w:ascii="Corbel" w:hAnsi="Corbel"/>
                <w:sz w:val="24"/>
                <w:szCs w:val="24"/>
              </w:rPr>
              <w:t xml:space="preserve"> </w:t>
            </w:r>
            <w:r w:rsidR="0067692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100C7" w:rsidRPr="00B169DF" w14:paraId="362D902A" w14:textId="77777777" w:rsidTr="006100C7">
        <w:tc>
          <w:tcPr>
            <w:tcW w:w="9520" w:type="dxa"/>
          </w:tcPr>
          <w:p w14:paraId="1B340842" w14:textId="1C7838BB" w:rsidR="006100C7" w:rsidRDefault="006100C7" w:rsidP="006100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Jan Długosz O dziejach Polski</w:t>
            </w:r>
            <w:r w:rsidR="00BB62F3">
              <w:rPr>
                <w:rFonts w:ascii="Corbel" w:hAnsi="Corbel"/>
                <w:sz w:val="24"/>
                <w:szCs w:val="24"/>
              </w:rPr>
              <w:t xml:space="preserve"> </w:t>
            </w:r>
            <w:r w:rsidR="002D075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FC830D" w14:textId="3068E76E" w:rsidR="00153C41" w:rsidRPr="00D11B4F" w:rsidRDefault="00D11B4F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W</w:t>
      </w:r>
      <w:r w:rsidR="00153C41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 </w:t>
      </w:r>
    </w:p>
    <w:p w14:paraId="32023A65" w14:textId="77777777" w:rsidR="008E5387" w:rsidRDefault="008E5387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B61A5B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61A5B" w:rsidRPr="00B169DF" w14:paraId="6794E66F" w14:textId="77777777" w:rsidTr="00B61A5B">
        <w:tc>
          <w:tcPr>
            <w:tcW w:w="1962" w:type="dxa"/>
          </w:tcPr>
          <w:p w14:paraId="20D6EE9C" w14:textId="2CFDCBD9" w:rsidR="00B61A5B" w:rsidRPr="00B169DF" w:rsidRDefault="00B61A5B" w:rsidP="00B61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3B6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708C9AC7" w14:textId="310F6D47" w:rsidR="00B61A5B" w:rsidRPr="00B169DF" w:rsidRDefault="00B61A5B" w:rsidP="00B61A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</w:p>
        </w:tc>
        <w:tc>
          <w:tcPr>
            <w:tcW w:w="2117" w:type="dxa"/>
          </w:tcPr>
          <w:p w14:paraId="5D1AC8C4" w14:textId="21F738FE" w:rsidR="00B61A5B" w:rsidRPr="00B169DF" w:rsidRDefault="00B61A5B" w:rsidP="00B61A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61A5B" w:rsidRPr="00B169DF" w14:paraId="2388083F" w14:textId="77777777" w:rsidTr="00B61A5B">
        <w:tc>
          <w:tcPr>
            <w:tcW w:w="1962" w:type="dxa"/>
          </w:tcPr>
          <w:p w14:paraId="56592B5B" w14:textId="5971F26E" w:rsidR="00B61A5B" w:rsidRPr="00B169DF" w:rsidRDefault="00B61A5B" w:rsidP="00B61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35E125A4" w14:textId="37E017AF" w:rsidR="00B61A5B" w:rsidRPr="00B169DF" w:rsidRDefault="00B61A5B" w:rsidP="00B61A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</w:p>
        </w:tc>
        <w:tc>
          <w:tcPr>
            <w:tcW w:w="2117" w:type="dxa"/>
          </w:tcPr>
          <w:p w14:paraId="196DC76B" w14:textId="24522DE2" w:rsidR="00B61A5B" w:rsidRPr="00B169DF" w:rsidRDefault="00B61A5B" w:rsidP="00B61A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796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B61A5B" w:rsidRPr="00B169DF" w14:paraId="720DF9CC" w14:textId="77777777" w:rsidTr="00B61A5B">
        <w:tc>
          <w:tcPr>
            <w:tcW w:w="1962" w:type="dxa"/>
          </w:tcPr>
          <w:p w14:paraId="42643AC0" w14:textId="3716D2B5" w:rsidR="00B61A5B" w:rsidRPr="00B169DF" w:rsidRDefault="00B61A5B" w:rsidP="00B61A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53B6A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A2EA501" w14:textId="6CEE9F9A" w:rsidR="00B61A5B" w:rsidRPr="00B169DF" w:rsidRDefault="00B61A5B" w:rsidP="00B61A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6C38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</w:p>
        </w:tc>
        <w:tc>
          <w:tcPr>
            <w:tcW w:w="2117" w:type="dxa"/>
          </w:tcPr>
          <w:p w14:paraId="0A7CD542" w14:textId="2B99302A" w:rsidR="00B61A5B" w:rsidRPr="00B169DF" w:rsidRDefault="00B61A5B" w:rsidP="00B61A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F796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2E650148" w:rsidR="00923D7D" w:rsidRPr="00B169DF" w:rsidRDefault="003F11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w trakcie zajęć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4094280" w14:textId="78746E54" w:rsidR="0085747A" w:rsidRDefault="003F11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E572CB">
              <w:rPr>
                <w:rFonts w:ascii="Corbel" w:hAnsi="Corbel"/>
                <w:sz w:val="24"/>
                <w:szCs w:val="24"/>
              </w:rPr>
              <w:t xml:space="preserve"> godzin </w:t>
            </w:r>
          </w:p>
          <w:p w14:paraId="774345AD" w14:textId="7398CD41" w:rsidR="00E572CB" w:rsidRPr="00B169DF" w:rsidRDefault="00E572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5D7C66F" w14:textId="544C512E" w:rsidR="00C61DC5" w:rsidRDefault="00D710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78014F56" w14:textId="48072F66" w:rsidR="00E572CB" w:rsidRPr="00B169DF" w:rsidRDefault="00E572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42E9557" w14:textId="7D63D7E7" w:rsidR="00C61DC5" w:rsidRDefault="003F11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C300797" w14:textId="77777777" w:rsidR="002630E4" w:rsidRDefault="00263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C603FD1" w14:textId="77777777" w:rsidR="002630E4" w:rsidRDefault="00263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2F0E81D" w14:textId="20634FA6" w:rsidR="00AD6B17" w:rsidRPr="00B169DF" w:rsidRDefault="00AD6B1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0BC9752" w:rsidR="0085747A" w:rsidRPr="00B169DF" w:rsidRDefault="003F11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A0C1463" w:rsidR="0085747A" w:rsidRPr="00B169DF" w:rsidRDefault="00EE0F23" w:rsidP="000B05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4427A2C8" w:rsidR="0085747A" w:rsidRPr="00B169DF" w:rsidRDefault="000019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</w:t>
            </w:r>
            <w:r w:rsidR="006C00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dotyczy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493F3CD" w:rsidR="0085747A" w:rsidRPr="00B169DF" w:rsidRDefault="000019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</w:t>
            </w:r>
            <w:r w:rsidR="006C0004">
              <w:rPr>
                <w:rFonts w:ascii="Corbel" w:hAnsi="Corbel"/>
                <w:b w:val="0"/>
                <w:smallCaps w:val="0"/>
                <w:szCs w:val="24"/>
              </w:rPr>
              <w:t xml:space="preserve">dotyczy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41BA7C0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057293" w14:textId="6E3EDCE9" w:rsidR="00034317" w:rsidRDefault="008E3822" w:rsidP="00034317">
            <w:pPr>
              <w:pStyle w:val="Punktygwne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Bochenek K., </w:t>
            </w:r>
            <w:r>
              <w:rPr>
                <w:rFonts w:ascii="Corbel" w:hAnsi="Corbel"/>
                <w:i/>
                <w:iCs/>
                <w:szCs w:val="24"/>
              </w:rPr>
              <w:t xml:space="preserve">Filozofia na ziemiach polskich w średniowieczu, </w:t>
            </w:r>
            <w:r>
              <w:rPr>
                <w:rFonts w:ascii="Corbel" w:hAnsi="Corbel"/>
                <w:szCs w:val="24"/>
              </w:rPr>
              <w:t xml:space="preserve">w: </w:t>
            </w:r>
            <w:r>
              <w:rPr>
                <w:rFonts w:ascii="Corbel" w:hAnsi="Corbel"/>
                <w:i/>
                <w:iCs/>
                <w:szCs w:val="24"/>
              </w:rPr>
              <w:t xml:space="preserve">Zarys historii filozofii polskiej, </w:t>
            </w:r>
            <w:r w:rsidR="00AE0205">
              <w:rPr>
                <w:rFonts w:ascii="Corbel" w:hAnsi="Corbel"/>
                <w:szCs w:val="24"/>
              </w:rPr>
              <w:t>red. L. Gawor, Rzeszów 2015, s. 13-40.</w:t>
            </w:r>
          </w:p>
          <w:p w14:paraId="3166339E" w14:textId="02BA1A66" w:rsidR="00EE0F23" w:rsidRPr="00EE0F23" w:rsidRDefault="00EE0F23" w:rsidP="00034317">
            <w:pPr>
              <w:pStyle w:val="Punktygwne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i/>
                <w:iCs/>
                <w:szCs w:val="24"/>
              </w:rPr>
              <w:t xml:space="preserve">Filozofia i myśl społeczna XIII-XV wieku, </w:t>
            </w:r>
            <w:r>
              <w:rPr>
                <w:rFonts w:ascii="Corbel" w:hAnsi="Corbel"/>
                <w:szCs w:val="24"/>
              </w:rPr>
              <w:t>red. J. Domański, PWN Warszawa 1978, ss. 1-38, 47-70, 149-163, 237-260, 354-380, 503-516.</w:t>
            </w:r>
          </w:p>
          <w:p w14:paraId="3157E89B" w14:textId="46481422" w:rsidR="00D317FF" w:rsidRPr="009F5BD2" w:rsidRDefault="00D317FF" w:rsidP="00226EF2">
            <w:pPr>
              <w:spacing w:after="0" w:line="240" w:lineRule="auto"/>
              <w:ind w:left="709" w:hanging="709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3C5BF" w14:textId="77777777" w:rsidR="00CE579C" w:rsidRDefault="00CE579C" w:rsidP="00C16ABF">
      <w:pPr>
        <w:spacing w:after="0" w:line="240" w:lineRule="auto"/>
      </w:pPr>
      <w:r>
        <w:separator/>
      </w:r>
    </w:p>
  </w:endnote>
  <w:endnote w:type="continuationSeparator" w:id="0">
    <w:p w14:paraId="3ECED5E3" w14:textId="77777777" w:rsidR="00CE579C" w:rsidRDefault="00CE57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2130228"/>
      <w:docPartObj>
        <w:docPartGallery w:val="Page Numbers (Bottom of Page)"/>
        <w:docPartUnique/>
      </w:docPartObj>
    </w:sdtPr>
    <w:sdtEndPr/>
    <w:sdtContent>
      <w:p w14:paraId="657C7A86" w14:textId="4D1E5D81" w:rsidR="001948E9" w:rsidRDefault="001948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F68">
          <w:rPr>
            <w:noProof/>
          </w:rPr>
          <w:t>4</w:t>
        </w:r>
        <w:r>
          <w:fldChar w:fldCharType="end"/>
        </w:r>
      </w:p>
    </w:sdtContent>
  </w:sdt>
  <w:p w14:paraId="214E4466" w14:textId="77777777" w:rsidR="001948E9" w:rsidRDefault="001948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0CE8F" w14:textId="77777777" w:rsidR="00CE579C" w:rsidRDefault="00CE579C" w:rsidP="00C16ABF">
      <w:pPr>
        <w:spacing w:after="0" w:line="240" w:lineRule="auto"/>
      </w:pPr>
      <w:r>
        <w:separator/>
      </w:r>
    </w:p>
  </w:footnote>
  <w:footnote w:type="continuationSeparator" w:id="0">
    <w:p w14:paraId="0EAF0590" w14:textId="77777777" w:rsidR="00CE579C" w:rsidRDefault="00CE579C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56C"/>
    <w:rsid w:val="00001984"/>
    <w:rsid w:val="000048FD"/>
    <w:rsid w:val="000061BC"/>
    <w:rsid w:val="000077B4"/>
    <w:rsid w:val="00015B8F"/>
    <w:rsid w:val="00022ECE"/>
    <w:rsid w:val="00034317"/>
    <w:rsid w:val="00034472"/>
    <w:rsid w:val="00042A51"/>
    <w:rsid w:val="00042D2E"/>
    <w:rsid w:val="00044C82"/>
    <w:rsid w:val="00046F3E"/>
    <w:rsid w:val="000607B7"/>
    <w:rsid w:val="00070ED6"/>
    <w:rsid w:val="000742DC"/>
    <w:rsid w:val="00084C12"/>
    <w:rsid w:val="00092911"/>
    <w:rsid w:val="0009462C"/>
    <w:rsid w:val="00094B12"/>
    <w:rsid w:val="00096C46"/>
    <w:rsid w:val="000A01AB"/>
    <w:rsid w:val="000A296F"/>
    <w:rsid w:val="000A2A28"/>
    <w:rsid w:val="000A3CDF"/>
    <w:rsid w:val="000A64AF"/>
    <w:rsid w:val="000B05AD"/>
    <w:rsid w:val="000B192D"/>
    <w:rsid w:val="000B28EE"/>
    <w:rsid w:val="000B3E37"/>
    <w:rsid w:val="000C0815"/>
    <w:rsid w:val="000C3794"/>
    <w:rsid w:val="000C56EE"/>
    <w:rsid w:val="000D04B0"/>
    <w:rsid w:val="000F01AE"/>
    <w:rsid w:val="000F1C57"/>
    <w:rsid w:val="000F5615"/>
    <w:rsid w:val="001045A1"/>
    <w:rsid w:val="00110CB7"/>
    <w:rsid w:val="001239F7"/>
    <w:rsid w:val="00124BFF"/>
    <w:rsid w:val="0012560E"/>
    <w:rsid w:val="00127108"/>
    <w:rsid w:val="00134B13"/>
    <w:rsid w:val="001448BF"/>
    <w:rsid w:val="00146BC0"/>
    <w:rsid w:val="00153C41"/>
    <w:rsid w:val="00154381"/>
    <w:rsid w:val="001640A7"/>
    <w:rsid w:val="00164858"/>
    <w:rsid w:val="00164FA7"/>
    <w:rsid w:val="00166A03"/>
    <w:rsid w:val="0016733C"/>
    <w:rsid w:val="001718A7"/>
    <w:rsid w:val="001737CF"/>
    <w:rsid w:val="00176083"/>
    <w:rsid w:val="00181DA9"/>
    <w:rsid w:val="0018530D"/>
    <w:rsid w:val="00187799"/>
    <w:rsid w:val="00192F37"/>
    <w:rsid w:val="00193802"/>
    <w:rsid w:val="001948E9"/>
    <w:rsid w:val="001A70D2"/>
    <w:rsid w:val="001C6EAF"/>
    <w:rsid w:val="001D5D3D"/>
    <w:rsid w:val="001D5DAB"/>
    <w:rsid w:val="001D657B"/>
    <w:rsid w:val="001D7B54"/>
    <w:rsid w:val="001E0209"/>
    <w:rsid w:val="001F250C"/>
    <w:rsid w:val="001F2CA2"/>
    <w:rsid w:val="001F423D"/>
    <w:rsid w:val="002144C0"/>
    <w:rsid w:val="0022477D"/>
    <w:rsid w:val="00226EF2"/>
    <w:rsid w:val="002278A9"/>
    <w:rsid w:val="002336F9"/>
    <w:rsid w:val="0024028F"/>
    <w:rsid w:val="00240F2E"/>
    <w:rsid w:val="00244ABC"/>
    <w:rsid w:val="002451E7"/>
    <w:rsid w:val="00250461"/>
    <w:rsid w:val="00260346"/>
    <w:rsid w:val="002630E4"/>
    <w:rsid w:val="00281FF2"/>
    <w:rsid w:val="00284848"/>
    <w:rsid w:val="002857DE"/>
    <w:rsid w:val="00291567"/>
    <w:rsid w:val="002A22BF"/>
    <w:rsid w:val="002A2389"/>
    <w:rsid w:val="002A671D"/>
    <w:rsid w:val="002B174D"/>
    <w:rsid w:val="002B47F6"/>
    <w:rsid w:val="002B4D55"/>
    <w:rsid w:val="002B5EA0"/>
    <w:rsid w:val="002B6119"/>
    <w:rsid w:val="002C07FA"/>
    <w:rsid w:val="002C178F"/>
    <w:rsid w:val="002C1F06"/>
    <w:rsid w:val="002C56DC"/>
    <w:rsid w:val="002D0754"/>
    <w:rsid w:val="002D3375"/>
    <w:rsid w:val="002D73D4"/>
    <w:rsid w:val="002E1BEF"/>
    <w:rsid w:val="002E3830"/>
    <w:rsid w:val="002E60F7"/>
    <w:rsid w:val="002E747F"/>
    <w:rsid w:val="002F02A3"/>
    <w:rsid w:val="002F4ABE"/>
    <w:rsid w:val="002F4FD9"/>
    <w:rsid w:val="003015F7"/>
    <w:rsid w:val="003018BA"/>
    <w:rsid w:val="00301DB5"/>
    <w:rsid w:val="0030395F"/>
    <w:rsid w:val="00303A4A"/>
    <w:rsid w:val="00305C92"/>
    <w:rsid w:val="003100CC"/>
    <w:rsid w:val="00314F9E"/>
    <w:rsid w:val="003151C5"/>
    <w:rsid w:val="003339B2"/>
    <w:rsid w:val="003343CF"/>
    <w:rsid w:val="00336AAA"/>
    <w:rsid w:val="00346FE9"/>
    <w:rsid w:val="0034759A"/>
    <w:rsid w:val="003503F6"/>
    <w:rsid w:val="00352C03"/>
    <w:rsid w:val="00352D8C"/>
    <w:rsid w:val="003530DD"/>
    <w:rsid w:val="00354447"/>
    <w:rsid w:val="00363F78"/>
    <w:rsid w:val="00390CEF"/>
    <w:rsid w:val="00396AAD"/>
    <w:rsid w:val="003A0A5B"/>
    <w:rsid w:val="003A1176"/>
    <w:rsid w:val="003B0D00"/>
    <w:rsid w:val="003B30AE"/>
    <w:rsid w:val="003C0BAE"/>
    <w:rsid w:val="003D18A9"/>
    <w:rsid w:val="003D1CF5"/>
    <w:rsid w:val="003D6CE2"/>
    <w:rsid w:val="003E1941"/>
    <w:rsid w:val="003E2153"/>
    <w:rsid w:val="003E2FE6"/>
    <w:rsid w:val="003E49D5"/>
    <w:rsid w:val="003F11FD"/>
    <w:rsid w:val="003F205D"/>
    <w:rsid w:val="003F38C0"/>
    <w:rsid w:val="00402781"/>
    <w:rsid w:val="00414E3C"/>
    <w:rsid w:val="00417EBE"/>
    <w:rsid w:val="0042244A"/>
    <w:rsid w:val="0042745A"/>
    <w:rsid w:val="00431D5C"/>
    <w:rsid w:val="00434A34"/>
    <w:rsid w:val="004362C6"/>
    <w:rsid w:val="00437FA2"/>
    <w:rsid w:val="00445970"/>
    <w:rsid w:val="00461EFC"/>
    <w:rsid w:val="004652C2"/>
    <w:rsid w:val="004706D1"/>
    <w:rsid w:val="00470F46"/>
    <w:rsid w:val="00471326"/>
    <w:rsid w:val="00471E60"/>
    <w:rsid w:val="0047598D"/>
    <w:rsid w:val="004840FD"/>
    <w:rsid w:val="00490F7D"/>
    <w:rsid w:val="00491678"/>
    <w:rsid w:val="00491E0E"/>
    <w:rsid w:val="00492CFF"/>
    <w:rsid w:val="004968E2"/>
    <w:rsid w:val="004A0100"/>
    <w:rsid w:val="004A3EEA"/>
    <w:rsid w:val="004A4D1F"/>
    <w:rsid w:val="004B3F0E"/>
    <w:rsid w:val="004D2D43"/>
    <w:rsid w:val="004D31C0"/>
    <w:rsid w:val="004D5282"/>
    <w:rsid w:val="004F1551"/>
    <w:rsid w:val="004F155B"/>
    <w:rsid w:val="004F55A3"/>
    <w:rsid w:val="004F626E"/>
    <w:rsid w:val="004F7968"/>
    <w:rsid w:val="0050496F"/>
    <w:rsid w:val="00505D24"/>
    <w:rsid w:val="00511744"/>
    <w:rsid w:val="00513B6F"/>
    <w:rsid w:val="00517C63"/>
    <w:rsid w:val="005363C4"/>
    <w:rsid w:val="00536BDE"/>
    <w:rsid w:val="00543ACC"/>
    <w:rsid w:val="00553B6A"/>
    <w:rsid w:val="0056696D"/>
    <w:rsid w:val="00571F7A"/>
    <w:rsid w:val="00581320"/>
    <w:rsid w:val="00584915"/>
    <w:rsid w:val="0059484D"/>
    <w:rsid w:val="005A0855"/>
    <w:rsid w:val="005A3196"/>
    <w:rsid w:val="005A53D9"/>
    <w:rsid w:val="005A7570"/>
    <w:rsid w:val="005C080F"/>
    <w:rsid w:val="005C55E5"/>
    <w:rsid w:val="005C696A"/>
    <w:rsid w:val="005D17C0"/>
    <w:rsid w:val="005D45C9"/>
    <w:rsid w:val="005E6E85"/>
    <w:rsid w:val="005F31D2"/>
    <w:rsid w:val="005F76A3"/>
    <w:rsid w:val="006100C7"/>
    <w:rsid w:val="0061029B"/>
    <w:rsid w:val="00611C5F"/>
    <w:rsid w:val="00616416"/>
    <w:rsid w:val="00617230"/>
    <w:rsid w:val="00621CE1"/>
    <w:rsid w:val="00623AEB"/>
    <w:rsid w:val="006244F0"/>
    <w:rsid w:val="00627FC9"/>
    <w:rsid w:val="00647FA8"/>
    <w:rsid w:val="00650C5F"/>
    <w:rsid w:val="00654934"/>
    <w:rsid w:val="006620D9"/>
    <w:rsid w:val="00671958"/>
    <w:rsid w:val="00675843"/>
    <w:rsid w:val="00676924"/>
    <w:rsid w:val="00687D83"/>
    <w:rsid w:val="00696477"/>
    <w:rsid w:val="006A0702"/>
    <w:rsid w:val="006A07B4"/>
    <w:rsid w:val="006C0004"/>
    <w:rsid w:val="006C3712"/>
    <w:rsid w:val="006D050F"/>
    <w:rsid w:val="006D30A2"/>
    <w:rsid w:val="006D6139"/>
    <w:rsid w:val="006E28E0"/>
    <w:rsid w:val="006E51C1"/>
    <w:rsid w:val="006E5D65"/>
    <w:rsid w:val="006E76C6"/>
    <w:rsid w:val="006F1282"/>
    <w:rsid w:val="006F1FBC"/>
    <w:rsid w:val="006F31E2"/>
    <w:rsid w:val="00702BD9"/>
    <w:rsid w:val="00706544"/>
    <w:rsid w:val="007072BA"/>
    <w:rsid w:val="00713DBA"/>
    <w:rsid w:val="0071620A"/>
    <w:rsid w:val="0072030A"/>
    <w:rsid w:val="00724677"/>
    <w:rsid w:val="00725459"/>
    <w:rsid w:val="0072715D"/>
    <w:rsid w:val="007327BD"/>
    <w:rsid w:val="00734608"/>
    <w:rsid w:val="00745302"/>
    <w:rsid w:val="007461D6"/>
    <w:rsid w:val="00746EC8"/>
    <w:rsid w:val="00763BF1"/>
    <w:rsid w:val="0076497A"/>
    <w:rsid w:val="00764F87"/>
    <w:rsid w:val="00766FD4"/>
    <w:rsid w:val="0078168C"/>
    <w:rsid w:val="007843CF"/>
    <w:rsid w:val="00787C2A"/>
    <w:rsid w:val="00790E27"/>
    <w:rsid w:val="007A4022"/>
    <w:rsid w:val="007A6E6E"/>
    <w:rsid w:val="007C3299"/>
    <w:rsid w:val="007C3BCC"/>
    <w:rsid w:val="007C4546"/>
    <w:rsid w:val="007D38CA"/>
    <w:rsid w:val="007D6E56"/>
    <w:rsid w:val="007E6F3E"/>
    <w:rsid w:val="007F4155"/>
    <w:rsid w:val="008051F6"/>
    <w:rsid w:val="0081554D"/>
    <w:rsid w:val="0081707E"/>
    <w:rsid w:val="0082544C"/>
    <w:rsid w:val="008449B3"/>
    <w:rsid w:val="008552A2"/>
    <w:rsid w:val="0085747A"/>
    <w:rsid w:val="00870C43"/>
    <w:rsid w:val="00877180"/>
    <w:rsid w:val="00877C38"/>
    <w:rsid w:val="00884922"/>
    <w:rsid w:val="00884B8D"/>
    <w:rsid w:val="00885F64"/>
    <w:rsid w:val="008917F9"/>
    <w:rsid w:val="008A45F7"/>
    <w:rsid w:val="008A4AD9"/>
    <w:rsid w:val="008B1819"/>
    <w:rsid w:val="008C0CC0"/>
    <w:rsid w:val="008C19A9"/>
    <w:rsid w:val="008C2D6E"/>
    <w:rsid w:val="008C379D"/>
    <w:rsid w:val="008C5147"/>
    <w:rsid w:val="008C5359"/>
    <w:rsid w:val="008C5363"/>
    <w:rsid w:val="008D0CED"/>
    <w:rsid w:val="008D3DFB"/>
    <w:rsid w:val="008D58FB"/>
    <w:rsid w:val="008E3822"/>
    <w:rsid w:val="008E5387"/>
    <w:rsid w:val="008E64F4"/>
    <w:rsid w:val="008F12C9"/>
    <w:rsid w:val="008F3F10"/>
    <w:rsid w:val="008F6E29"/>
    <w:rsid w:val="00905CBE"/>
    <w:rsid w:val="009060C7"/>
    <w:rsid w:val="00916188"/>
    <w:rsid w:val="00917A44"/>
    <w:rsid w:val="00917B94"/>
    <w:rsid w:val="00920FD9"/>
    <w:rsid w:val="00923D7D"/>
    <w:rsid w:val="00926D83"/>
    <w:rsid w:val="00944305"/>
    <w:rsid w:val="009508DF"/>
    <w:rsid w:val="00950DAC"/>
    <w:rsid w:val="00954A07"/>
    <w:rsid w:val="009560FF"/>
    <w:rsid w:val="00972F46"/>
    <w:rsid w:val="00980BB7"/>
    <w:rsid w:val="00997F14"/>
    <w:rsid w:val="009A78D9"/>
    <w:rsid w:val="009C16E8"/>
    <w:rsid w:val="009C3E31"/>
    <w:rsid w:val="009C4C4E"/>
    <w:rsid w:val="009C54AE"/>
    <w:rsid w:val="009C635C"/>
    <w:rsid w:val="009C788E"/>
    <w:rsid w:val="009D3F3B"/>
    <w:rsid w:val="009E0543"/>
    <w:rsid w:val="009E3B41"/>
    <w:rsid w:val="009E79A1"/>
    <w:rsid w:val="009F3C5C"/>
    <w:rsid w:val="009F4610"/>
    <w:rsid w:val="009F5BD2"/>
    <w:rsid w:val="00A00ECC"/>
    <w:rsid w:val="00A155EE"/>
    <w:rsid w:val="00A172DB"/>
    <w:rsid w:val="00A17E0E"/>
    <w:rsid w:val="00A2245B"/>
    <w:rsid w:val="00A27D1F"/>
    <w:rsid w:val="00A30110"/>
    <w:rsid w:val="00A34CFF"/>
    <w:rsid w:val="00A36899"/>
    <w:rsid w:val="00A371F6"/>
    <w:rsid w:val="00A40460"/>
    <w:rsid w:val="00A423F7"/>
    <w:rsid w:val="00A43BF6"/>
    <w:rsid w:val="00A43EC8"/>
    <w:rsid w:val="00A53FA5"/>
    <w:rsid w:val="00A54817"/>
    <w:rsid w:val="00A601C8"/>
    <w:rsid w:val="00A60799"/>
    <w:rsid w:val="00A6183D"/>
    <w:rsid w:val="00A84C85"/>
    <w:rsid w:val="00A85484"/>
    <w:rsid w:val="00A95229"/>
    <w:rsid w:val="00A97DE1"/>
    <w:rsid w:val="00AA03AE"/>
    <w:rsid w:val="00AB053C"/>
    <w:rsid w:val="00AB3042"/>
    <w:rsid w:val="00AD1146"/>
    <w:rsid w:val="00AD27D3"/>
    <w:rsid w:val="00AD66D6"/>
    <w:rsid w:val="00AD6B17"/>
    <w:rsid w:val="00AE0205"/>
    <w:rsid w:val="00AE1160"/>
    <w:rsid w:val="00AE203C"/>
    <w:rsid w:val="00AE2E74"/>
    <w:rsid w:val="00AE57A3"/>
    <w:rsid w:val="00AE5FCB"/>
    <w:rsid w:val="00AF1B57"/>
    <w:rsid w:val="00AF2C1E"/>
    <w:rsid w:val="00B00763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46408"/>
    <w:rsid w:val="00B56FF1"/>
    <w:rsid w:val="00B607DB"/>
    <w:rsid w:val="00B61A5B"/>
    <w:rsid w:val="00B623D2"/>
    <w:rsid w:val="00B66529"/>
    <w:rsid w:val="00B70121"/>
    <w:rsid w:val="00B74709"/>
    <w:rsid w:val="00B75946"/>
    <w:rsid w:val="00B8056E"/>
    <w:rsid w:val="00B819C8"/>
    <w:rsid w:val="00B82308"/>
    <w:rsid w:val="00B90885"/>
    <w:rsid w:val="00B92336"/>
    <w:rsid w:val="00B9456B"/>
    <w:rsid w:val="00BA4347"/>
    <w:rsid w:val="00BB12C7"/>
    <w:rsid w:val="00BB520A"/>
    <w:rsid w:val="00BB62F3"/>
    <w:rsid w:val="00BD3869"/>
    <w:rsid w:val="00BD66E9"/>
    <w:rsid w:val="00BD6FF4"/>
    <w:rsid w:val="00BE18EE"/>
    <w:rsid w:val="00BE4A6F"/>
    <w:rsid w:val="00BF2C41"/>
    <w:rsid w:val="00C01636"/>
    <w:rsid w:val="00C058B4"/>
    <w:rsid w:val="00C05F44"/>
    <w:rsid w:val="00C131B5"/>
    <w:rsid w:val="00C16ABF"/>
    <w:rsid w:val="00C170AE"/>
    <w:rsid w:val="00C21F3A"/>
    <w:rsid w:val="00C26CB7"/>
    <w:rsid w:val="00C324C1"/>
    <w:rsid w:val="00C36992"/>
    <w:rsid w:val="00C4442D"/>
    <w:rsid w:val="00C56036"/>
    <w:rsid w:val="00C61DC5"/>
    <w:rsid w:val="00C66EA0"/>
    <w:rsid w:val="00C67E92"/>
    <w:rsid w:val="00C70A26"/>
    <w:rsid w:val="00C726D1"/>
    <w:rsid w:val="00C766DF"/>
    <w:rsid w:val="00C827DF"/>
    <w:rsid w:val="00C94B98"/>
    <w:rsid w:val="00C94C11"/>
    <w:rsid w:val="00CA2B96"/>
    <w:rsid w:val="00CA5089"/>
    <w:rsid w:val="00CB565E"/>
    <w:rsid w:val="00CD6897"/>
    <w:rsid w:val="00CE579C"/>
    <w:rsid w:val="00CE5BAC"/>
    <w:rsid w:val="00CF060B"/>
    <w:rsid w:val="00CF25BE"/>
    <w:rsid w:val="00CF78ED"/>
    <w:rsid w:val="00D02B25"/>
    <w:rsid w:val="00D02EBA"/>
    <w:rsid w:val="00D07C44"/>
    <w:rsid w:val="00D11B4F"/>
    <w:rsid w:val="00D14361"/>
    <w:rsid w:val="00D17C3C"/>
    <w:rsid w:val="00D25C4E"/>
    <w:rsid w:val="00D26B2C"/>
    <w:rsid w:val="00D317FF"/>
    <w:rsid w:val="00D3397B"/>
    <w:rsid w:val="00D352C9"/>
    <w:rsid w:val="00D425B2"/>
    <w:rsid w:val="00D428D6"/>
    <w:rsid w:val="00D552B2"/>
    <w:rsid w:val="00D563A1"/>
    <w:rsid w:val="00D608D1"/>
    <w:rsid w:val="00D67D6C"/>
    <w:rsid w:val="00D710C1"/>
    <w:rsid w:val="00D74119"/>
    <w:rsid w:val="00D8075B"/>
    <w:rsid w:val="00D809A4"/>
    <w:rsid w:val="00D8678B"/>
    <w:rsid w:val="00D87E35"/>
    <w:rsid w:val="00DA2114"/>
    <w:rsid w:val="00DB2DC3"/>
    <w:rsid w:val="00DC4FF0"/>
    <w:rsid w:val="00DD20EF"/>
    <w:rsid w:val="00DE09C0"/>
    <w:rsid w:val="00DE335F"/>
    <w:rsid w:val="00DE4A14"/>
    <w:rsid w:val="00DF1542"/>
    <w:rsid w:val="00DF320D"/>
    <w:rsid w:val="00DF71C8"/>
    <w:rsid w:val="00E11D92"/>
    <w:rsid w:val="00E129B8"/>
    <w:rsid w:val="00E21E7D"/>
    <w:rsid w:val="00E22FBC"/>
    <w:rsid w:val="00E24BF5"/>
    <w:rsid w:val="00E25338"/>
    <w:rsid w:val="00E32C5C"/>
    <w:rsid w:val="00E51E44"/>
    <w:rsid w:val="00E572CB"/>
    <w:rsid w:val="00E63348"/>
    <w:rsid w:val="00E63C8A"/>
    <w:rsid w:val="00E742AA"/>
    <w:rsid w:val="00E77E88"/>
    <w:rsid w:val="00E8107D"/>
    <w:rsid w:val="00E81BAD"/>
    <w:rsid w:val="00E960BB"/>
    <w:rsid w:val="00E979A8"/>
    <w:rsid w:val="00EA2074"/>
    <w:rsid w:val="00EA4832"/>
    <w:rsid w:val="00EA4E9D"/>
    <w:rsid w:val="00EA546A"/>
    <w:rsid w:val="00EC4899"/>
    <w:rsid w:val="00ED03AB"/>
    <w:rsid w:val="00ED32D2"/>
    <w:rsid w:val="00ED4843"/>
    <w:rsid w:val="00ED5854"/>
    <w:rsid w:val="00EE0F23"/>
    <w:rsid w:val="00EE32DE"/>
    <w:rsid w:val="00EE5457"/>
    <w:rsid w:val="00EE7F68"/>
    <w:rsid w:val="00EF067D"/>
    <w:rsid w:val="00F070AB"/>
    <w:rsid w:val="00F13CC1"/>
    <w:rsid w:val="00F17567"/>
    <w:rsid w:val="00F27A7B"/>
    <w:rsid w:val="00F526AF"/>
    <w:rsid w:val="00F617C3"/>
    <w:rsid w:val="00F61A26"/>
    <w:rsid w:val="00F7066B"/>
    <w:rsid w:val="00F73909"/>
    <w:rsid w:val="00F75959"/>
    <w:rsid w:val="00F7615E"/>
    <w:rsid w:val="00F83B28"/>
    <w:rsid w:val="00F974DA"/>
    <w:rsid w:val="00FA46E5"/>
    <w:rsid w:val="00FB3EC0"/>
    <w:rsid w:val="00FB7DBA"/>
    <w:rsid w:val="00FC037D"/>
    <w:rsid w:val="00FC1C25"/>
    <w:rsid w:val="00FC3F45"/>
    <w:rsid w:val="00FC7093"/>
    <w:rsid w:val="00FD171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3C8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F06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DDBD2-AB2D-4FA0-B56E-AF0F1352C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415</TotalTime>
  <Pages>4</Pages>
  <Words>724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Użytkownik systemu Windows</cp:lastModifiedBy>
  <cp:revision>236</cp:revision>
  <cp:lastPrinted>2019-02-06T12:12:00Z</cp:lastPrinted>
  <dcterms:created xsi:type="dcterms:W3CDTF">2023-10-02T12:20:00Z</dcterms:created>
  <dcterms:modified xsi:type="dcterms:W3CDTF">2025-02-27T10:03:00Z</dcterms:modified>
</cp:coreProperties>
</file>